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C842E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14:paraId="2227BB18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Snodland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9414E39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62DDFE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0EB015C" w14:textId="77777777" w:rsidR="009C1A90" w:rsidRDefault="009C1A90" w:rsidP="009C1A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2A00714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03C703F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AADC87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DB175D" w14:textId="77777777" w:rsidR="009C1A90" w:rsidRDefault="009C1A90" w:rsidP="009C1A9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2022</w:t>
      </w:r>
    </w:p>
    <w:p w14:paraId="033B3A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C093" w14:textId="77777777" w:rsidR="009C1A90" w:rsidRDefault="009C1A90" w:rsidP="009139A6">
      <w:r>
        <w:separator/>
      </w:r>
    </w:p>
  </w:endnote>
  <w:endnote w:type="continuationSeparator" w:id="0">
    <w:p w14:paraId="0D06233C" w14:textId="77777777" w:rsidR="009C1A90" w:rsidRDefault="009C1A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BCE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8AD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53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C9F9" w14:textId="77777777" w:rsidR="009C1A90" w:rsidRDefault="009C1A90" w:rsidP="009139A6">
      <w:r>
        <w:separator/>
      </w:r>
    </w:p>
  </w:footnote>
  <w:footnote w:type="continuationSeparator" w:id="0">
    <w:p w14:paraId="6E09B64D" w14:textId="77777777" w:rsidR="009C1A90" w:rsidRDefault="009C1A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018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F73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CB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90"/>
    <w:rsid w:val="000666E0"/>
    <w:rsid w:val="002510B7"/>
    <w:rsid w:val="005C130B"/>
    <w:rsid w:val="00826F5C"/>
    <w:rsid w:val="009139A6"/>
    <w:rsid w:val="009448BB"/>
    <w:rsid w:val="009C1A9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F18B7"/>
  <w15:chartTrackingRefBased/>
  <w15:docId w15:val="{996532DD-2976-4F4D-90AD-D7CC9B6E0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1A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2022-04-29T19:22:00Z</dcterms:created>
  <dcterms:modified xsi:type="dcterms:W3CDTF">2022-04-29T19:23:00Z</dcterms:modified>
</cp:coreProperties>
</file>